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6828C701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DAF-CM-2022-00</w:t>
                                    </w:r>
                                    <w:r w:rsidR="00CE7EDD">
                                      <w:rPr>
                                        <w:rStyle w:val="Style2"/>
                                      </w:rPr>
                                      <w:t>63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6828C701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DAF-CM-2022-00</w:t>
                              </w:r>
                              <w:r w:rsidR="00CE7EDD">
                                <w:rPr>
                                  <w:rStyle w:val="Style2"/>
                                </w:rPr>
                                <w:t>63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CE7EDD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774C86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CE7ED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774C8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6D0D-DBC8-48D1-887C-0183020897E2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14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4</cp:revision>
  <cp:lastPrinted>2011-03-04T18:41:00Z</cp:lastPrinted>
  <dcterms:created xsi:type="dcterms:W3CDTF">2022-07-14T15:30:00Z</dcterms:created>
  <dcterms:modified xsi:type="dcterms:W3CDTF">2022-11-29T14:05:00Z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